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351" w:rsidRDefault="004D0351" w:rsidP="004D0351">
      <w:pPr>
        <w:pStyle w:val="NoSpacing"/>
        <w:tabs>
          <w:tab w:val="left" w:pos="720"/>
        </w:tabs>
        <w:jc w:val="both"/>
      </w:pPr>
      <w:r>
        <w:rPr>
          <w:u w:val="single"/>
        </w:rPr>
        <w:t>Agnes POSSE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4D0351" w:rsidRDefault="004D0351" w:rsidP="004D0351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4D0351" w:rsidRDefault="004D0351" w:rsidP="004D0351">
      <w:pPr>
        <w:pStyle w:val="NoSpacing"/>
        <w:tabs>
          <w:tab w:val="left" w:pos="720"/>
        </w:tabs>
        <w:jc w:val="both"/>
      </w:pPr>
    </w:p>
    <w:p w:rsidR="004D0351" w:rsidRDefault="004D0351" w:rsidP="004D0351">
      <w:pPr>
        <w:pStyle w:val="NoSpacing"/>
        <w:tabs>
          <w:tab w:val="left" w:pos="720"/>
        </w:tabs>
        <w:jc w:val="both"/>
      </w:pPr>
    </w:p>
    <w:p w:rsidR="004D0351" w:rsidRDefault="004D0351" w:rsidP="004D0351">
      <w:pPr>
        <w:pStyle w:val="NoSpacing"/>
        <w:jc w:val="both"/>
      </w:pPr>
      <w:r>
        <w:tab/>
        <w:t>1473</w:t>
      </w:r>
      <w:r>
        <w:tab/>
        <w:t>She made her Will.   (Plomer p.382)</w:t>
      </w:r>
    </w:p>
    <w:p w:rsidR="004D0351" w:rsidRDefault="004D0351" w:rsidP="004D0351">
      <w:pPr>
        <w:pStyle w:val="NoSpacing"/>
        <w:jc w:val="both"/>
      </w:pPr>
    </w:p>
    <w:p w:rsidR="004D0351" w:rsidRDefault="004D0351" w:rsidP="004D0351">
      <w:pPr>
        <w:pStyle w:val="NoSpacing"/>
        <w:jc w:val="both"/>
      </w:pPr>
    </w:p>
    <w:p w:rsidR="004D0351" w:rsidRDefault="004D0351" w:rsidP="004D0351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4D03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351" w:rsidRDefault="004D0351" w:rsidP="00E71FC3">
      <w:pPr>
        <w:spacing w:after="0" w:line="240" w:lineRule="auto"/>
      </w:pPr>
      <w:r>
        <w:separator/>
      </w:r>
    </w:p>
  </w:endnote>
  <w:endnote w:type="continuationSeparator" w:id="0">
    <w:p w:rsidR="004D0351" w:rsidRDefault="004D03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351" w:rsidRDefault="004D0351" w:rsidP="00E71FC3">
      <w:pPr>
        <w:spacing w:after="0" w:line="240" w:lineRule="auto"/>
      </w:pPr>
      <w:r>
        <w:separator/>
      </w:r>
    </w:p>
  </w:footnote>
  <w:footnote w:type="continuationSeparator" w:id="0">
    <w:p w:rsidR="004D0351" w:rsidRDefault="004D03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351"/>
    <w:rsid w:val="001A7C09"/>
    <w:rsid w:val="004D035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01B33-F9F1-489C-866D-704598FA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2016-07-20T19:42:00Z</dcterms:created>
  <dcterms:modified xsi:type="dcterms:W3CDTF">2016-07-20T19:43:00Z</dcterms:modified>
</cp:coreProperties>
</file>